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5F54F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CLERKE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DB0A88B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</w:p>
    <w:p w14:paraId="2D3EDC53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</w:p>
    <w:p w14:paraId="5F97317E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on Alton, Hampshire, into </w:t>
      </w:r>
    </w:p>
    <w:p w14:paraId="4652AAB4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Cecilia Melton(q.v.).</w:t>
      </w:r>
    </w:p>
    <w:p w14:paraId="6C6BA5DD" w14:textId="77777777" w:rsidR="00314954" w:rsidRDefault="00314954" w:rsidP="0031495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8C6ED64" w14:textId="77777777" w:rsidR="00314954" w:rsidRDefault="00314954" w:rsidP="0031495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p.115)</w:t>
      </w:r>
    </w:p>
    <w:p w14:paraId="028E1AEE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</w:p>
    <w:p w14:paraId="20ABCAD8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</w:p>
    <w:p w14:paraId="799184A7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</w:p>
    <w:p w14:paraId="5E9AF6BF" w14:textId="77777777" w:rsidR="00314954" w:rsidRDefault="00314954" w:rsidP="0031495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September 2023</w:t>
      </w:r>
    </w:p>
    <w:p w14:paraId="04C7ED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541D0" w14:textId="77777777" w:rsidR="00314954" w:rsidRDefault="00314954" w:rsidP="009139A6">
      <w:r>
        <w:separator/>
      </w:r>
    </w:p>
  </w:endnote>
  <w:endnote w:type="continuationSeparator" w:id="0">
    <w:p w14:paraId="431C3B2A" w14:textId="77777777" w:rsidR="00314954" w:rsidRDefault="003149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49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0C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18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CD10" w14:textId="77777777" w:rsidR="00314954" w:rsidRDefault="00314954" w:rsidP="009139A6">
      <w:r>
        <w:separator/>
      </w:r>
    </w:p>
  </w:footnote>
  <w:footnote w:type="continuationSeparator" w:id="0">
    <w:p w14:paraId="07F8617D" w14:textId="77777777" w:rsidR="00314954" w:rsidRDefault="003149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FED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C1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53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54"/>
    <w:rsid w:val="000666E0"/>
    <w:rsid w:val="002510B7"/>
    <w:rsid w:val="0031495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0614"/>
  <w15:chartTrackingRefBased/>
  <w15:docId w15:val="{3E560F51-7DAA-4E8C-AF74-F6CFA1BE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2023-09-02T20:28:00Z</dcterms:created>
  <dcterms:modified xsi:type="dcterms:W3CDTF">2023-09-02T20:28:00Z</dcterms:modified>
</cp:coreProperties>
</file>